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C76" w:rsidRDefault="00947C76"/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F6481" w:rsidRPr="00CF6481" w:rsidTr="0053310C">
        <w:trPr>
          <w:trHeight w:val="940"/>
        </w:trPr>
        <w:tc>
          <w:tcPr>
            <w:tcW w:w="2655" w:type="dxa"/>
            <w:gridSpan w:val="2"/>
          </w:tcPr>
          <w:p w:rsidR="00CF6481" w:rsidRPr="00FA1B9F" w:rsidRDefault="00CD354E" w:rsidP="00FE16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27FF38ED" wp14:editId="649F6FF2">
                  <wp:extent cx="1238095" cy="361905"/>
                  <wp:effectExtent l="0" t="0" r="635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095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8" w:type="dxa"/>
            <w:gridSpan w:val="10"/>
            <w:vAlign w:val="center"/>
          </w:tcPr>
          <w:p w:rsidR="00CF6481" w:rsidRPr="00FA1B9F" w:rsidRDefault="00C61220" w:rsidP="00C9076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</w:t>
            </w:r>
            <w:r w:rsidR="00CF6481" w:rsidRPr="00FA1B9F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FA1B9F" w:rsidRPr="00FA1B9F" w:rsidTr="00820F9D">
        <w:trPr>
          <w:trHeight w:val="164"/>
        </w:trPr>
        <w:tc>
          <w:tcPr>
            <w:tcW w:w="10173" w:type="dxa"/>
            <w:gridSpan w:val="12"/>
            <w:tcBorders>
              <w:bottom w:val="nil"/>
            </w:tcBorders>
          </w:tcPr>
          <w:p w:rsidR="00FA1B9F" w:rsidRPr="00FA1B9F" w:rsidRDefault="00FA1B9F" w:rsidP="000D1B5E">
            <w:pPr>
              <w:spacing w:after="0"/>
              <w:rPr>
                <w:b/>
                <w:lang w:val="ru-RU"/>
              </w:rPr>
            </w:pPr>
          </w:p>
        </w:tc>
      </w:tr>
      <w:tr w:rsidR="0053310C" w:rsidRPr="00947C76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AF509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947C76">
              <w:rPr>
                <w:sz w:val="20"/>
                <w:szCs w:val="20"/>
              </w:rPr>
              <w:t>Број</w:t>
            </w:r>
            <w:proofErr w:type="spellEnd"/>
            <w:r w:rsidRPr="00947C76">
              <w:rPr>
                <w:sz w:val="20"/>
                <w:szCs w:val="20"/>
              </w:rPr>
              <w:t xml:space="preserve"> </w:t>
            </w:r>
            <w:r w:rsidR="00820F9D" w:rsidRPr="00947C76">
              <w:rPr>
                <w:sz w:val="20"/>
                <w:szCs w:val="20"/>
                <w:lang w:val="sr-Cyrl-RS"/>
              </w:rPr>
              <w:t>записника</w:t>
            </w:r>
            <w:r w:rsidR="00820F9D" w:rsidRPr="00947C76">
              <w:rPr>
                <w:sz w:val="20"/>
                <w:szCs w:val="20"/>
                <w:lang w:val="sr-Latn-RS"/>
              </w:rPr>
              <w:t>:</w:t>
            </w:r>
            <w:bookmarkStart w:id="0" w:name="_GoBack"/>
            <w:bookmarkEnd w:id="0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820F9D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proofErr w:type="spellStart"/>
            <w:r w:rsidRPr="00947C76">
              <w:rPr>
                <w:sz w:val="20"/>
                <w:szCs w:val="20"/>
                <w:lang w:val="ru-RU"/>
              </w:rPr>
              <w:t>Датум</w:t>
            </w:r>
            <w:proofErr w:type="spellEnd"/>
            <w:r w:rsidRPr="00947C76">
              <w:rPr>
                <w:sz w:val="20"/>
                <w:szCs w:val="20"/>
                <w:lang w:val="ru-RU"/>
              </w:rPr>
              <w:t>:</w:t>
            </w:r>
            <w:r w:rsidR="009C0660" w:rsidRPr="00947C76"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  <w:tr w:rsidR="0053310C" w:rsidRPr="00947C76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53310C" w:rsidRPr="00947C76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53310C" w:rsidTr="00947C76">
        <w:trPr>
          <w:trHeight w:val="42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123D" w:rsidRPr="0053310C" w:rsidRDefault="00DC123D" w:rsidP="00DC123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53310C" w:rsidRPr="000C5FD5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844533">
            <w:pPr>
              <w:spacing w:after="0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дела НИС А.Д.)</w:t>
            </w:r>
          </w:p>
        </w:tc>
      </w:tr>
      <w:tr w:rsidR="0053310C" w:rsidRPr="000C5FD5" w:rsidTr="00947C76">
        <w:trPr>
          <w:trHeight w:val="37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DC123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53310C" w:rsidRPr="000C5FD5" w:rsidTr="00947C76">
        <w:trPr>
          <w:trHeight w:val="409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дела НИС А.Д)</w:t>
            </w:r>
          </w:p>
        </w:tc>
      </w:tr>
      <w:tr w:rsidR="0053310C" w:rsidRPr="00947C76" w:rsidTr="00947C76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0D1B5E" w:rsidRPr="00947C76" w:rsidRDefault="000D1B5E" w:rsidP="00FA1B9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Датум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0D1B5E" w:rsidRPr="00947C76" w:rsidRDefault="000D1B5E" w:rsidP="00002E84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0C5FD5" w:rsidTr="00947C76">
        <w:tc>
          <w:tcPr>
            <w:tcW w:w="4503" w:type="dxa"/>
            <w:gridSpan w:val="6"/>
          </w:tcPr>
          <w:p w:rsidR="00821ECB" w:rsidRPr="00947C76" w:rsidRDefault="00821ECB" w:rsidP="00FA1B9F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вредност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</w:p>
        </w:tc>
        <w:tc>
          <w:tcPr>
            <w:tcW w:w="5670" w:type="dxa"/>
            <w:gridSpan w:val="6"/>
            <w:vAlign w:val="center"/>
          </w:tcPr>
          <w:p w:rsidR="00821ECB" w:rsidRPr="00947C76" w:rsidRDefault="00821ECB" w:rsidP="009C0660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</w:p>
        </w:tc>
      </w:tr>
      <w:tr w:rsidR="0053310C" w:rsidRPr="00ED7179" w:rsidTr="00947C76">
        <w:trPr>
          <w:trHeight w:val="334"/>
        </w:trPr>
        <w:tc>
          <w:tcPr>
            <w:tcW w:w="4503" w:type="dxa"/>
            <w:gridSpan w:val="6"/>
          </w:tcPr>
          <w:p w:rsidR="00BF18BA" w:rsidRPr="00947C76" w:rsidRDefault="00BF18BA" w:rsidP="00B639DE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</w:t>
            </w:r>
            <w:r w:rsidR="00777198"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B639DE" w:rsidRPr="00947C76">
              <w:rPr>
                <w:rFonts w:cs="Arial"/>
                <w:sz w:val="18"/>
                <w:szCs w:val="18"/>
                <w:lang w:val="ru-RU"/>
              </w:rPr>
              <w:t>–</w:t>
            </w:r>
            <w:proofErr w:type="spellStart"/>
            <w:r w:rsidR="00D13D95" w:rsidRPr="00947C76"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 w:rsidR="00D13D95" w:rsidRPr="00947C76"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947C76" w:rsidTr="00947C76">
        <w:tc>
          <w:tcPr>
            <w:tcW w:w="4503" w:type="dxa"/>
            <w:gridSpan w:val="6"/>
          </w:tcPr>
          <w:p w:rsidR="00BF18BA" w:rsidRPr="00947C76" w:rsidRDefault="00BF18BA" w:rsidP="00871454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извршене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услуге</w:t>
            </w:r>
            <w:r w:rsidR="00777198"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947C76" w:rsidTr="00947C76">
        <w:tc>
          <w:tcPr>
            <w:tcW w:w="4503" w:type="dxa"/>
            <w:gridSpan w:val="6"/>
          </w:tcPr>
          <w:p w:rsidR="00BF18BA" w:rsidRPr="00947C76" w:rsidRDefault="00BF18BA" w:rsidP="00FA1B9F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="00871454" w:rsidRPr="00947C76">
              <w:rPr>
                <w:rFonts w:cs="Arial"/>
                <w:sz w:val="18"/>
                <w:szCs w:val="18"/>
                <w:lang w:val="sr-Latn-RS"/>
              </w:rPr>
              <w:t xml:space="preserve">/ </w:t>
            </w:r>
            <w:r w:rsidR="00871454" w:rsidRPr="00947C76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="00871454" w:rsidRPr="00947C76"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 w:rsidR="00871454"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1454" w:rsidRPr="00947C76"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 w:rsidR="00871454" w:rsidRPr="00947C76">
              <w:rPr>
                <w:rFonts w:cs="Arial"/>
                <w:sz w:val="18"/>
                <w:szCs w:val="18"/>
                <w:vertAlign w:val="superscript"/>
                <w:lang w:val="sr-Latn-RS"/>
              </w:rPr>
              <w:t>)</w:t>
            </w:r>
            <w:r w:rsidR="00871454"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53310C" w:rsidRPr="00947C76" w:rsidTr="00820F9D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18BA" w:rsidRPr="00947C76" w:rsidRDefault="00BF18BA" w:rsidP="00C861A1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="00871454" w:rsidRPr="00947C76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947C76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53310C" w:rsidRPr="00947C76" w:rsidTr="00947C76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53310C" w:rsidRPr="00947C76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</w:rPr>
              <w:t>Р.б</w:t>
            </w:r>
            <w:proofErr w:type="spellEnd"/>
            <w:r w:rsidRPr="00947C76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947C76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947C76" w:rsidRDefault="00947C76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 w:rsidR="0053310C" w:rsidRPr="00947C76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947C76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Наручена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 w:rsidRPr="00947C76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53310C" w:rsidRPr="00947C76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 w:rsidRPr="00947C76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3310C" w:rsidRPr="00947C76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53310C" w:rsidRPr="00947C76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53310C" w:rsidRPr="00947C76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53310C" w:rsidRPr="00947C76" w:rsidTr="00947C76">
        <w:trPr>
          <w:trHeight w:val="396"/>
        </w:trPr>
        <w:tc>
          <w:tcPr>
            <w:tcW w:w="675" w:type="dxa"/>
          </w:tcPr>
          <w:p w:rsidR="0053310C" w:rsidRPr="0053310C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53310C" w:rsidRPr="00947C76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53310C" w:rsidRDefault="0053310C" w:rsidP="00002E8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53310C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947C76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947C76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947C76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47C76" w:rsidTr="00947C76">
        <w:trPr>
          <w:trHeight w:val="396"/>
        </w:trPr>
        <w:tc>
          <w:tcPr>
            <w:tcW w:w="675" w:type="dxa"/>
          </w:tcPr>
          <w:p w:rsidR="0053310C" w:rsidRPr="0053310C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53310C" w:rsidRPr="00947C76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53310C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53310C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947C76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947C76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947C76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47C76" w:rsidTr="00947C76">
        <w:trPr>
          <w:trHeight w:val="396"/>
        </w:trPr>
        <w:tc>
          <w:tcPr>
            <w:tcW w:w="675" w:type="dxa"/>
          </w:tcPr>
          <w:p w:rsidR="0053310C" w:rsidRPr="0053310C" w:rsidRDefault="0053310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53310C" w:rsidRPr="00947C76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53310C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53310C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947C76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947C76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947C76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47C76" w:rsidTr="00947C76">
        <w:trPr>
          <w:trHeight w:val="396"/>
        </w:trPr>
        <w:tc>
          <w:tcPr>
            <w:tcW w:w="675" w:type="dxa"/>
          </w:tcPr>
          <w:p w:rsidR="0053310C" w:rsidRPr="0053310C" w:rsidRDefault="0053310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53310C" w:rsidRPr="00947C76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53310C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53310C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947C76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947C76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947C76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47C76" w:rsidTr="00947C76">
        <w:trPr>
          <w:trHeight w:val="396"/>
        </w:trPr>
        <w:tc>
          <w:tcPr>
            <w:tcW w:w="675" w:type="dxa"/>
          </w:tcPr>
          <w:p w:rsidR="0053310C" w:rsidRPr="0053310C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53310C" w:rsidRPr="00947C76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53310C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53310C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947C76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947C76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947C76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47C76" w:rsidTr="0053310C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871454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УКУПНО</w:t>
            </w:r>
            <w:r w:rsidR="00AF509C"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FC6AF7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0C5FD5" w:rsidTr="00820F9D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74DE" w:rsidRPr="00947C76" w:rsidRDefault="00871454" w:rsidP="00820F9D">
            <w:pPr>
              <w:spacing w:after="0" w:line="240" w:lineRule="auto"/>
              <w:rPr>
                <w:rFonts w:cs="Arial"/>
                <w:sz w:val="14"/>
                <w:szCs w:val="14"/>
                <w:highlight w:val="yellow"/>
                <w:lang w:val="sr-Latn-RS"/>
              </w:rPr>
            </w:pPr>
            <w:r w:rsidRPr="00947C76">
              <w:rPr>
                <w:rFonts w:cs="Arial"/>
                <w:sz w:val="14"/>
                <w:szCs w:val="14"/>
                <w:lang w:val="sr-Cyrl-RS"/>
              </w:rPr>
              <w:t>*</w:t>
            </w:r>
            <w:r w:rsidR="00820F9D" w:rsidRPr="00947C76">
              <w:rPr>
                <w:rFonts w:cs="Arial"/>
                <w:sz w:val="14"/>
                <w:szCs w:val="14"/>
                <w:lang w:val="sr-Cyrl-RS"/>
              </w:rPr>
              <w:t>попуњава се за уговоре са дефинисаним количинама</w:t>
            </w:r>
          </w:p>
        </w:tc>
      </w:tr>
      <w:tr w:rsidR="0053310C" w:rsidRPr="00ED7179" w:rsidTr="00C861A1">
        <w:trPr>
          <w:trHeight w:val="396"/>
        </w:trPr>
        <w:tc>
          <w:tcPr>
            <w:tcW w:w="1017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53310C">
            <w:pPr>
              <w:spacing w:after="0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53310C" w:rsidRPr="00947C76" w:rsidTr="0053310C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53310C" w:rsidTr="0053310C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</w:p>
        </w:tc>
      </w:tr>
      <w:tr w:rsidR="0053310C" w:rsidRPr="0053310C" w:rsidTr="0053310C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271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47C76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Pr="00947C76"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53310C" w:rsidTr="0053310C">
        <w:trPr>
          <w:trHeight w:val="417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53310C" w:rsidTr="0053310C">
        <w:trPr>
          <w:trHeight w:val="70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8279A0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лиценцни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печат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E45A1A" w:rsidRPr="0053310C" w:rsidRDefault="00E45A1A" w:rsidP="00E45A1A">
      <w:pPr>
        <w:spacing w:after="0" w:line="240" w:lineRule="auto"/>
        <w:rPr>
          <w:rFonts w:cs="Arial"/>
          <w:sz w:val="14"/>
          <w:szCs w:val="14"/>
          <w:lang w:val="ru-RU"/>
        </w:rPr>
      </w:pPr>
      <w:r w:rsidRPr="0053310C">
        <w:rPr>
          <w:rFonts w:cs="Arial"/>
          <w:sz w:val="14"/>
          <w:szCs w:val="14"/>
          <w:vertAlign w:val="superscript"/>
          <w:lang w:val="ru-RU"/>
        </w:rPr>
        <w:t>1)</w:t>
      </w:r>
      <w:r w:rsidRPr="0053310C">
        <w:rPr>
          <w:rFonts w:cs="Arial"/>
          <w:sz w:val="14"/>
          <w:szCs w:val="14"/>
          <w:lang w:val="ru-RU"/>
        </w:rPr>
        <w:t xml:space="preserve">  у </w:t>
      </w:r>
      <w:proofErr w:type="spellStart"/>
      <w:r w:rsidRPr="0053310C">
        <w:rPr>
          <w:rFonts w:cs="Arial"/>
          <w:sz w:val="14"/>
          <w:szCs w:val="14"/>
          <w:lang w:val="ru-RU"/>
        </w:rPr>
        <w:t>случају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да се услуга </w:t>
      </w:r>
      <w:proofErr w:type="spellStart"/>
      <w:r w:rsidRPr="0053310C">
        <w:rPr>
          <w:rFonts w:cs="Arial"/>
          <w:sz w:val="14"/>
          <w:szCs w:val="14"/>
          <w:lang w:val="ru-RU"/>
        </w:rPr>
        <w:t>односи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на </w:t>
      </w:r>
      <w:proofErr w:type="spellStart"/>
      <w:r w:rsidRPr="0053310C">
        <w:rPr>
          <w:rFonts w:cs="Arial"/>
          <w:sz w:val="14"/>
          <w:szCs w:val="14"/>
          <w:lang w:val="ru-RU"/>
        </w:rPr>
        <w:t>већи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број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МТ, уз </w:t>
      </w:r>
      <w:proofErr w:type="spellStart"/>
      <w:r w:rsidRPr="0053310C">
        <w:rPr>
          <w:rFonts w:cs="Arial"/>
          <w:sz w:val="14"/>
          <w:szCs w:val="14"/>
          <w:lang w:val="ru-RU"/>
        </w:rPr>
        <w:t>Записник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r w:rsidRPr="0053310C">
        <w:rPr>
          <w:rFonts w:cs="Arial"/>
          <w:sz w:val="14"/>
          <w:szCs w:val="14"/>
        </w:rPr>
        <w:t>o</w:t>
      </w:r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извршеној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услузи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приложити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посебну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спецификацију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по МТ</w:t>
      </w:r>
    </w:p>
    <w:p w:rsidR="00D22F72" w:rsidRPr="0053310C" w:rsidRDefault="00E45A1A" w:rsidP="00CF6481">
      <w:pPr>
        <w:spacing w:after="0" w:line="240" w:lineRule="auto"/>
        <w:rPr>
          <w:lang w:val="ru-RU"/>
        </w:rPr>
      </w:pPr>
      <w:r w:rsidRPr="0053310C">
        <w:rPr>
          <w:rFonts w:cs="Arial"/>
          <w:sz w:val="14"/>
          <w:szCs w:val="14"/>
          <w:vertAlign w:val="superscript"/>
          <w:lang w:val="ru-RU"/>
        </w:rPr>
        <w:t>(2)</w:t>
      </w:r>
      <w:r w:rsidRPr="0053310C">
        <w:rPr>
          <w:rFonts w:cs="Arial"/>
          <w:sz w:val="14"/>
          <w:szCs w:val="14"/>
          <w:lang w:val="ru-RU"/>
        </w:rPr>
        <w:t xml:space="preserve">   </w:t>
      </w:r>
      <w:proofErr w:type="spellStart"/>
      <w:r w:rsidRPr="0053310C">
        <w:rPr>
          <w:rFonts w:cs="Arial"/>
          <w:sz w:val="14"/>
          <w:szCs w:val="14"/>
          <w:lang w:val="ru-RU"/>
        </w:rPr>
        <w:t>потписује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и </w:t>
      </w:r>
      <w:proofErr w:type="spellStart"/>
      <w:r w:rsidRPr="0053310C">
        <w:rPr>
          <w:rFonts w:cs="Arial"/>
          <w:sz w:val="14"/>
          <w:szCs w:val="14"/>
          <w:lang w:val="ru-RU"/>
        </w:rPr>
        <w:t>печатира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Надзорни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орган </w:t>
      </w:r>
      <w:proofErr w:type="gramStart"/>
      <w:r w:rsidRPr="0053310C">
        <w:rPr>
          <w:rFonts w:cs="Arial"/>
          <w:sz w:val="14"/>
          <w:szCs w:val="14"/>
          <w:lang w:val="ru-RU"/>
        </w:rPr>
        <w:t>за услуге</w:t>
      </w:r>
      <w:proofErr w:type="gram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инвестиционих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пројеката</w:t>
      </w:r>
      <w:proofErr w:type="spellEnd"/>
    </w:p>
    <w:sectPr w:rsidR="00D22F72" w:rsidRPr="0053310C" w:rsidSect="00C861A1">
      <w:footerReference w:type="default" r:id="rId13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3B6" w:rsidRDefault="00DA53B6" w:rsidP="00E45A1A">
      <w:pPr>
        <w:spacing w:after="0" w:line="240" w:lineRule="auto"/>
      </w:pPr>
      <w:r>
        <w:separator/>
      </w:r>
    </w:p>
  </w:endnote>
  <w:endnote w:type="continuationSeparator" w:id="0">
    <w:p w:rsidR="00DA53B6" w:rsidRDefault="00DA53B6" w:rsidP="00E4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660" w:rsidRDefault="009C0660" w:rsidP="00E377BA">
    <w:pPr>
      <w:pStyle w:val="Footer"/>
      <w:tabs>
        <w:tab w:val="clear" w:pos="4703"/>
        <w:tab w:val="clear" w:pos="9406"/>
        <w:tab w:val="center" w:pos="4513"/>
      </w:tabs>
      <w:spacing w:before="120"/>
    </w:pPr>
    <w:r w:rsidRPr="0097453F">
      <w:rPr>
        <w:sz w:val="20"/>
        <w:szCs w:val="20"/>
      </w:rPr>
      <w:t>SA</w:t>
    </w:r>
    <w:r w:rsidRPr="0097453F">
      <w:rPr>
        <w:sz w:val="20"/>
        <w:szCs w:val="20"/>
        <w:lang w:val="ru-RU"/>
      </w:rPr>
      <w:t>-</w:t>
    </w:r>
    <w:r w:rsidRPr="00D23E22">
      <w:rPr>
        <w:sz w:val="20"/>
        <w:szCs w:val="20"/>
        <w:lang w:val="ru-RU"/>
      </w:rPr>
      <w:t>06</w:t>
    </w:r>
    <w:r w:rsidRPr="0053310C">
      <w:rPr>
        <w:sz w:val="20"/>
        <w:szCs w:val="20"/>
        <w:lang w:val="ru-RU"/>
      </w:rPr>
      <w:t xml:space="preserve">.04.02-006, </w:t>
    </w:r>
    <w:proofErr w:type="spellStart"/>
    <w:r w:rsidRPr="0053310C">
      <w:rPr>
        <w:sz w:val="20"/>
        <w:szCs w:val="20"/>
        <w:lang w:val="ru-RU"/>
      </w:rPr>
      <w:t>Верзија</w:t>
    </w:r>
    <w:proofErr w:type="spellEnd"/>
    <w:r w:rsidRPr="0053310C">
      <w:rPr>
        <w:sz w:val="20"/>
        <w:szCs w:val="20"/>
        <w:lang w:val="ru-RU"/>
      </w:rPr>
      <w:t xml:space="preserve"> </w:t>
    </w:r>
    <w:r w:rsidR="00820F9D" w:rsidRPr="0053310C">
      <w:rPr>
        <w:sz w:val="20"/>
        <w:szCs w:val="20"/>
      </w:rPr>
      <w:t>4.0</w:t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sr-Latn-RS"/>
      </w:rPr>
      <w:tab/>
    </w:r>
    <w:proofErr w:type="spellStart"/>
    <w:r w:rsidRPr="003225D5">
      <w:rPr>
        <w:rFonts w:cs="Arial"/>
        <w:sz w:val="20"/>
        <w:szCs w:val="20"/>
      </w:rPr>
      <w:t>Страна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PAGE </w:instrText>
    </w:r>
    <w:r w:rsidRPr="003225D5">
      <w:rPr>
        <w:rFonts w:cs="Arial"/>
        <w:sz w:val="20"/>
        <w:szCs w:val="20"/>
      </w:rPr>
      <w:fldChar w:fldCharType="separate"/>
    </w:r>
    <w:r w:rsidR="00CD354E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  <w:r w:rsidRPr="003225D5">
      <w:rPr>
        <w:rFonts w:cs="Arial"/>
        <w:sz w:val="20"/>
        <w:szCs w:val="20"/>
      </w:rPr>
      <w:t xml:space="preserve"> </w:t>
    </w:r>
    <w:proofErr w:type="spellStart"/>
    <w:r w:rsidRPr="003225D5">
      <w:rPr>
        <w:rFonts w:cs="Arial"/>
        <w:sz w:val="20"/>
        <w:szCs w:val="20"/>
      </w:rPr>
      <w:t>од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NUMPAGES  </w:instrText>
    </w:r>
    <w:r w:rsidRPr="003225D5">
      <w:rPr>
        <w:rFonts w:cs="Arial"/>
        <w:sz w:val="20"/>
        <w:szCs w:val="20"/>
      </w:rPr>
      <w:fldChar w:fldCharType="separate"/>
    </w:r>
    <w:r w:rsidR="00CD354E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3B6" w:rsidRDefault="00DA53B6" w:rsidP="00E45A1A">
      <w:pPr>
        <w:spacing w:after="0" w:line="240" w:lineRule="auto"/>
      </w:pPr>
      <w:r>
        <w:separator/>
      </w:r>
    </w:p>
  </w:footnote>
  <w:footnote w:type="continuationSeparator" w:id="0">
    <w:p w:rsidR="00DA53B6" w:rsidRDefault="00DA53B6" w:rsidP="00E4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EFD"/>
    <w:multiLevelType w:val="hybridMultilevel"/>
    <w:tmpl w:val="5B8C9A8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167"/>
    <w:multiLevelType w:val="hybridMultilevel"/>
    <w:tmpl w:val="0FA0E5E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CE1"/>
    <w:multiLevelType w:val="hybridMultilevel"/>
    <w:tmpl w:val="A1C69452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D86FBD"/>
    <w:multiLevelType w:val="hybridMultilevel"/>
    <w:tmpl w:val="067AE7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0E6"/>
    <w:rsid w:val="00002E84"/>
    <w:rsid w:val="00022547"/>
    <w:rsid w:val="00030CDE"/>
    <w:rsid w:val="00033628"/>
    <w:rsid w:val="0003619A"/>
    <w:rsid w:val="00041A04"/>
    <w:rsid w:val="000A7E08"/>
    <w:rsid w:val="000C5FD5"/>
    <w:rsid w:val="000D1B5E"/>
    <w:rsid w:val="000D21ED"/>
    <w:rsid w:val="000E28DB"/>
    <w:rsid w:val="00101567"/>
    <w:rsid w:val="00115C22"/>
    <w:rsid w:val="001460E6"/>
    <w:rsid w:val="00184292"/>
    <w:rsid w:val="001A2A74"/>
    <w:rsid w:val="001D17D2"/>
    <w:rsid w:val="0020216F"/>
    <w:rsid w:val="002044AF"/>
    <w:rsid w:val="00214EE5"/>
    <w:rsid w:val="00242A26"/>
    <w:rsid w:val="00273117"/>
    <w:rsid w:val="002C014E"/>
    <w:rsid w:val="002D2A29"/>
    <w:rsid w:val="003056BB"/>
    <w:rsid w:val="00305A48"/>
    <w:rsid w:val="00323C32"/>
    <w:rsid w:val="0034596A"/>
    <w:rsid w:val="0034743E"/>
    <w:rsid w:val="0038028D"/>
    <w:rsid w:val="003B008D"/>
    <w:rsid w:val="003F04F0"/>
    <w:rsid w:val="003F25AF"/>
    <w:rsid w:val="003F5AAD"/>
    <w:rsid w:val="004068F4"/>
    <w:rsid w:val="00414C10"/>
    <w:rsid w:val="004312EA"/>
    <w:rsid w:val="00442533"/>
    <w:rsid w:val="00451579"/>
    <w:rsid w:val="00467E59"/>
    <w:rsid w:val="00474997"/>
    <w:rsid w:val="00475973"/>
    <w:rsid w:val="004A2271"/>
    <w:rsid w:val="004A34BC"/>
    <w:rsid w:val="004B2909"/>
    <w:rsid w:val="004C6DD1"/>
    <w:rsid w:val="004D3F8B"/>
    <w:rsid w:val="004F7382"/>
    <w:rsid w:val="0050795E"/>
    <w:rsid w:val="00524804"/>
    <w:rsid w:val="00524D60"/>
    <w:rsid w:val="00525AEC"/>
    <w:rsid w:val="0053310C"/>
    <w:rsid w:val="005358F8"/>
    <w:rsid w:val="005509F2"/>
    <w:rsid w:val="00550D6F"/>
    <w:rsid w:val="005829A9"/>
    <w:rsid w:val="00584E87"/>
    <w:rsid w:val="005B79D2"/>
    <w:rsid w:val="005D50E5"/>
    <w:rsid w:val="0062219F"/>
    <w:rsid w:val="00622D9B"/>
    <w:rsid w:val="0068240B"/>
    <w:rsid w:val="006D0E2A"/>
    <w:rsid w:val="006E198F"/>
    <w:rsid w:val="00711318"/>
    <w:rsid w:val="0072092F"/>
    <w:rsid w:val="00720A95"/>
    <w:rsid w:val="0073463F"/>
    <w:rsid w:val="00753FAE"/>
    <w:rsid w:val="00777198"/>
    <w:rsid w:val="00782025"/>
    <w:rsid w:val="007A5ADB"/>
    <w:rsid w:val="007E409D"/>
    <w:rsid w:val="007E4953"/>
    <w:rsid w:val="007F29AA"/>
    <w:rsid w:val="007F653B"/>
    <w:rsid w:val="007F6E69"/>
    <w:rsid w:val="00820F9D"/>
    <w:rsid w:val="00821ECB"/>
    <w:rsid w:val="008279A0"/>
    <w:rsid w:val="00844533"/>
    <w:rsid w:val="0084700B"/>
    <w:rsid w:val="00871454"/>
    <w:rsid w:val="008817B2"/>
    <w:rsid w:val="008D6ADE"/>
    <w:rsid w:val="009103C8"/>
    <w:rsid w:val="00911B41"/>
    <w:rsid w:val="00927753"/>
    <w:rsid w:val="009374DE"/>
    <w:rsid w:val="00937D63"/>
    <w:rsid w:val="00942840"/>
    <w:rsid w:val="00947C76"/>
    <w:rsid w:val="00992177"/>
    <w:rsid w:val="009A18C7"/>
    <w:rsid w:val="009B7DFB"/>
    <w:rsid w:val="009C0660"/>
    <w:rsid w:val="009E11DD"/>
    <w:rsid w:val="009F30EE"/>
    <w:rsid w:val="00A1451B"/>
    <w:rsid w:val="00A166AA"/>
    <w:rsid w:val="00A3260A"/>
    <w:rsid w:val="00AB0477"/>
    <w:rsid w:val="00AB7573"/>
    <w:rsid w:val="00AC52FD"/>
    <w:rsid w:val="00AD743D"/>
    <w:rsid w:val="00AF1E20"/>
    <w:rsid w:val="00AF509C"/>
    <w:rsid w:val="00B639DE"/>
    <w:rsid w:val="00B74429"/>
    <w:rsid w:val="00B9267D"/>
    <w:rsid w:val="00BA1CB4"/>
    <w:rsid w:val="00BC645F"/>
    <w:rsid w:val="00BD76B6"/>
    <w:rsid w:val="00BF1201"/>
    <w:rsid w:val="00BF18BA"/>
    <w:rsid w:val="00C06C48"/>
    <w:rsid w:val="00C10CBE"/>
    <w:rsid w:val="00C52689"/>
    <w:rsid w:val="00C52E94"/>
    <w:rsid w:val="00C61220"/>
    <w:rsid w:val="00C64ED5"/>
    <w:rsid w:val="00C67C67"/>
    <w:rsid w:val="00C861A1"/>
    <w:rsid w:val="00C90767"/>
    <w:rsid w:val="00CD354E"/>
    <w:rsid w:val="00CF6481"/>
    <w:rsid w:val="00D13D95"/>
    <w:rsid w:val="00D22F72"/>
    <w:rsid w:val="00D2339C"/>
    <w:rsid w:val="00D4695A"/>
    <w:rsid w:val="00D50149"/>
    <w:rsid w:val="00D50D18"/>
    <w:rsid w:val="00DA53B6"/>
    <w:rsid w:val="00DB3225"/>
    <w:rsid w:val="00DC05E3"/>
    <w:rsid w:val="00DC0B18"/>
    <w:rsid w:val="00DC123D"/>
    <w:rsid w:val="00DC6E69"/>
    <w:rsid w:val="00E049D7"/>
    <w:rsid w:val="00E05330"/>
    <w:rsid w:val="00E377BA"/>
    <w:rsid w:val="00E45A1A"/>
    <w:rsid w:val="00E639A0"/>
    <w:rsid w:val="00E87CED"/>
    <w:rsid w:val="00EB2CA8"/>
    <w:rsid w:val="00EB6FB4"/>
    <w:rsid w:val="00EB77B2"/>
    <w:rsid w:val="00ED1734"/>
    <w:rsid w:val="00ED6E9C"/>
    <w:rsid w:val="00ED7179"/>
    <w:rsid w:val="00EF1FE4"/>
    <w:rsid w:val="00F14360"/>
    <w:rsid w:val="00F272D4"/>
    <w:rsid w:val="00F57C3C"/>
    <w:rsid w:val="00F6272B"/>
    <w:rsid w:val="00F90002"/>
    <w:rsid w:val="00FA1B9F"/>
    <w:rsid w:val="00FB45E3"/>
    <w:rsid w:val="00FC6AF7"/>
    <w:rsid w:val="00FD5D98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3AF5F3-9B45-4593-BB4D-71A142DE5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A1A"/>
    <w:pPr>
      <w:spacing w:after="200" w:line="276" w:lineRule="auto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45A1A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45A1A"/>
    <w:rPr>
      <w:rFonts w:ascii="Arial" w:eastAsia="Calibri" w:hAnsi="Arial" w:cs="Times New Roman"/>
    </w:rPr>
  </w:style>
  <w:style w:type="table" w:styleId="TableGrid">
    <w:name w:val="Table Grid"/>
    <w:basedOn w:val="TableNormal"/>
    <w:rsid w:val="00CF64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DC123D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val="sr-Latn-RS" w:eastAsia="sr-Latn-RS"/>
    </w:rPr>
  </w:style>
  <w:style w:type="paragraph" w:styleId="ListParagraph">
    <w:name w:val="List Paragraph"/>
    <w:basedOn w:val="Normal"/>
    <w:uiPriority w:val="34"/>
    <w:qFormat/>
    <w:rsid w:val="00347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A9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ana.Mijalkovic\Desktop\2013\non%20bulk\New%20folder\SA-06.04.02-006_V3%20Prilog%202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2011-10-156717</_dlc_DocId>
    <_dlc_DocIdUrl xmlns="b3ef1202-6da4-439b-bd9c-0f518e8f8abc">
      <Url>http://nisdms.nis.local/_layouts/DocIdRedir.aspx?ID=2011-10-156717</Url>
      <Description>2011-10-156717</Description>
    </_dlc_DocIdUrl>
    <BarCode xmlns="b3ef1202-6da4-439b-bd9c-0f518e8f8abc">30210420092616730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756F4-4122-412F-B22C-9725674861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6EB6F8-7888-416D-AD2C-83BD643F0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316947-4C0B-42E8-A6DA-2E0B9DC301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379D54-3E71-4272-AF70-1854957AA01F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80FF6403-A62B-4F11-9B66-9CE9F685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SA-06.04.02-006_V3 Prilog 26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бр. 3 Записник о извршеним услугама SA-06.04.02-006_v4 ћир</dc:title>
  <dc:creator>Dragana.Mijalkovic</dc:creator>
  <cp:keywords>Klasifikacija: Без ограничења/Unrestricted, Без ограничења/Unrestricted</cp:keywords>
  <cp:lastModifiedBy>Jelena Pilipovic</cp:lastModifiedBy>
  <cp:revision>3</cp:revision>
  <cp:lastPrinted>2017-01-09T14:46:00Z</cp:lastPrinted>
  <dcterms:created xsi:type="dcterms:W3CDTF">2021-04-19T10:27:00Z</dcterms:created>
  <dcterms:modified xsi:type="dcterms:W3CDTF">2022-08-08T14:00:00Z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9ac33193-b905-488a-acd2-0965ca23829c</vt:lpwstr>
  </property>
  <property fmtid="{D5CDD505-2E9C-101B-9397-08002B2CF9AE}" pid="3" name="NISKlasifikacija">
    <vt:lpwstr>Bez-ogranicenja-Unrestricted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30210420092616730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f238fa12-9a16-4d9f-bf74-d75ea5efb999</vt:lpwstr>
  </property>
  <property fmtid="{D5CDD505-2E9C-101B-9397-08002B2CF9AE}" pid="9" name="Klasifikacija">
    <vt:lpwstr>Bez-ogranicenja-Unrestricted</vt:lpwstr>
  </property>
</Properties>
</file>